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63F5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  <w:r w:rsidRPr="002A5CBF">
        <w:rPr>
          <w:rStyle w:val="s1"/>
          <w:u w:val="single"/>
        </w:rPr>
        <w:t>Margaret CLERKE</w:t>
      </w:r>
      <w:r w:rsidRPr="002A5CBF">
        <w:rPr>
          <w:rStyle w:val="s1"/>
        </w:rPr>
        <w:t xml:space="preserve">    </w:t>
      </w:r>
      <w:proofErr w:type="gramStart"/>
      <w:r w:rsidRPr="002A5CBF">
        <w:rPr>
          <w:rStyle w:val="s1"/>
        </w:rPr>
        <w:t xml:space="preserve">   (</w:t>
      </w:r>
      <w:proofErr w:type="gramEnd"/>
      <w:r w:rsidRPr="002A5CBF">
        <w:rPr>
          <w:rStyle w:val="s1"/>
        </w:rPr>
        <w:t>fl.1508)</w:t>
      </w:r>
    </w:p>
    <w:p w14:paraId="216F70B1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  <w:r w:rsidRPr="002A5CBF">
        <w:rPr>
          <w:rStyle w:val="s1"/>
        </w:rPr>
        <w:t xml:space="preserve">of </w:t>
      </w:r>
      <w:proofErr w:type="spellStart"/>
      <w:r w:rsidRPr="002A5CBF">
        <w:rPr>
          <w:rStyle w:val="s1"/>
        </w:rPr>
        <w:t>Bawburgh</w:t>
      </w:r>
      <w:proofErr w:type="spellEnd"/>
      <w:r w:rsidRPr="002A5CBF">
        <w:rPr>
          <w:rStyle w:val="s1"/>
        </w:rPr>
        <w:t>, Norfolk.</w:t>
      </w:r>
    </w:p>
    <w:p w14:paraId="4B43031A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</w:p>
    <w:p w14:paraId="64DADD40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</w:p>
    <w:p w14:paraId="3B66D42A" w14:textId="638FA0B2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  <w:r w:rsidRPr="002A5CBF">
        <w:rPr>
          <w:rStyle w:val="s1"/>
        </w:rPr>
        <w:tab/>
        <w:t>1508</w:t>
      </w:r>
      <w:r w:rsidRPr="002A5CBF">
        <w:rPr>
          <w:rStyle w:val="s1"/>
        </w:rPr>
        <w:tab/>
      </w:r>
      <w:r w:rsidRPr="002A5CBF">
        <w:rPr>
          <w:rStyle w:val="s1"/>
        </w:rPr>
        <w:t>Sh</w:t>
      </w:r>
      <w:r w:rsidRPr="002A5CBF">
        <w:rPr>
          <w:rStyle w:val="s1"/>
        </w:rPr>
        <w:t>e made h</w:t>
      </w:r>
      <w:r w:rsidRPr="002A5CBF">
        <w:rPr>
          <w:rStyle w:val="s1"/>
        </w:rPr>
        <w:t>er</w:t>
      </w:r>
      <w:r w:rsidRPr="002A5CBF">
        <w:rPr>
          <w:rStyle w:val="s1"/>
        </w:rPr>
        <w:t xml:space="preserve"> Will.</w:t>
      </w:r>
    </w:p>
    <w:p w14:paraId="72E62905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  <w:r w:rsidRPr="002A5CBF">
        <w:rPr>
          <w:rStyle w:val="s1"/>
        </w:rPr>
        <w:tab/>
      </w:r>
      <w:r w:rsidRPr="002A5CBF">
        <w:rPr>
          <w:rStyle w:val="s1"/>
        </w:rPr>
        <w:tab/>
        <w:t>(</w:t>
      </w:r>
      <w:hyperlink r:id="rId6" w:history="1">
        <w:r w:rsidRPr="002A5CBF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2A5CBF">
        <w:rPr>
          <w:rStyle w:val="s1"/>
        </w:rPr>
        <w:t xml:space="preserve">  Cat. Ref. NCC Will register, </w:t>
      </w:r>
      <w:proofErr w:type="spellStart"/>
      <w:r w:rsidRPr="002A5CBF">
        <w:rPr>
          <w:rStyle w:val="s1"/>
        </w:rPr>
        <w:t>Spyltymber</w:t>
      </w:r>
      <w:proofErr w:type="spellEnd"/>
      <w:r w:rsidRPr="002A5CBF">
        <w:rPr>
          <w:rStyle w:val="s1"/>
        </w:rPr>
        <w:t xml:space="preserve"> 130)</w:t>
      </w:r>
    </w:p>
    <w:p w14:paraId="02C095E3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</w:p>
    <w:p w14:paraId="3142DCB0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</w:p>
    <w:p w14:paraId="6D1920C2" w14:textId="77777777" w:rsidR="002A5CBF" w:rsidRPr="002A5CBF" w:rsidRDefault="002A5CBF" w:rsidP="002A5CBF">
      <w:pPr>
        <w:pStyle w:val="NoSpacing"/>
        <w:tabs>
          <w:tab w:val="left" w:pos="720"/>
        </w:tabs>
        <w:rPr>
          <w:rStyle w:val="s1"/>
        </w:rPr>
      </w:pPr>
      <w:r w:rsidRPr="002A5CBF">
        <w:rPr>
          <w:rStyle w:val="s1"/>
        </w:rPr>
        <w:t>25 April 2021</w:t>
      </w:r>
    </w:p>
    <w:p w14:paraId="725691FC" w14:textId="77777777" w:rsidR="00BA00AB" w:rsidRPr="002A5CB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A5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63AD3" w14:textId="77777777" w:rsidR="002A5CBF" w:rsidRDefault="002A5CBF" w:rsidP="009139A6">
      <w:r>
        <w:separator/>
      </w:r>
    </w:p>
  </w:endnote>
  <w:endnote w:type="continuationSeparator" w:id="0">
    <w:p w14:paraId="338275FB" w14:textId="77777777" w:rsidR="002A5CBF" w:rsidRDefault="002A5C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5B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32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5D5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B5865" w14:textId="77777777" w:rsidR="002A5CBF" w:rsidRDefault="002A5CBF" w:rsidP="009139A6">
      <w:r>
        <w:separator/>
      </w:r>
    </w:p>
  </w:footnote>
  <w:footnote w:type="continuationSeparator" w:id="0">
    <w:p w14:paraId="580F24F9" w14:textId="77777777" w:rsidR="002A5CBF" w:rsidRDefault="002A5C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0A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49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F0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CBF"/>
    <w:rsid w:val="000666E0"/>
    <w:rsid w:val="002510B7"/>
    <w:rsid w:val="002A5CB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EE466"/>
  <w15:chartTrackingRefBased/>
  <w15:docId w15:val="{A81EB515-8107-4F9C-8A4B-40F1B680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5CBF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2A5CB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2021-09-03T08:05:00Z</dcterms:created>
  <dcterms:modified xsi:type="dcterms:W3CDTF">2021-09-03T08:06:00Z</dcterms:modified>
</cp:coreProperties>
</file>